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58BE9" w14:textId="2C4FCD7E" w:rsidR="00D477F7" w:rsidRPr="00444E7C" w:rsidRDefault="00D477F7" w:rsidP="00D477F7">
      <w:pPr>
        <w:pStyle w:val="Kop2"/>
        <w:numPr>
          <w:ilvl w:val="0"/>
          <w:numId w:val="0"/>
        </w:numPr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</w:pPr>
      <w:bookmarkStart w:id="0" w:name="_Toc470185180"/>
      <w:bookmarkStart w:id="1" w:name="_Toc143677077"/>
      <w:bookmarkStart w:id="2" w:name="_Toc268254574"/>
      <w:bookmarkStart w:id="3" w:name="_Toc86485884"/>
      <w:r w:rsidRPr="00444E7C"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t xml:space="preserve">Bijlage </w:t>
      </w:r>
      <w:r w:rsidR="00CA4FDB"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t>D</w:t>
      </w:r>
      <w:r w:rsidR="008F0115"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t xml:space="preserve"> Bewijsmiddelen</w:t>
      </w:r>
      <w:r w:rsidRPr="00444E7C"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t xml:space="preserve"> Referentieopdracht</w:t>
      </w:r>
      <w:bookmarkEnd w:id="0"/>
      <w:r w:rsidRPr="00444E7C"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t xml:space="preserve"> </w:t>
      </w:r>
      <w:bookmarkEnd w:id="1"/>
      <w:bookmarkEnd w:id="2"/>
      <w:r w:rsidRPr="00444E7C"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tab/>
      </w:r>
    </w:p>
    <w:bookmarkEnd w:id="3"/>
    <w:p w14:paraId="31B80DB0" w14:textId="60388DFF" w:rsidR="00D477F7" w:rsidRPr="006841D3" w:rsidRDefault="00D477F7" w:rsidP="006841D3">
      <w:pPr>
        <w:spacing w:line="240" w:lineRule="auto"/>
      </w:pPr>
      <w:r w:rsidRPr="006841D3">
        <w:t xml:space="preserve">U dient gebruik te maken van onderstaand model voor referenties </w:t>
      </w:r>
      <w:r w:rsidR="006841D3" w:rsidRPr="006841D3">
        <w:t>.</w:t>
      </w:r>
      <w:r w:rsidRPr="006841D3">
        <w:t>Uw beschrijving van de aard van de opdracht dient zodanig te zijn dat VISTA voldoende inzicht verschaft om te kunnen beoordelen of aan alle te beoordelen aspecten is voldaan.</w:t>
      </w:r>
    </w:p>
    <w:tbl>
      <w:tblPr>
        <w:tblW w:w="9072" w:type="dxa"/>
        <w:tblInd w:w="-1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819"/>
      </w:tblGrid>
      <w:tr w:rsidR="00D477F7" w:rsidRPr="00444E7C" w14:paraId="50BB459C" w14:textId="77777777" w:rsidTr="002D1577">
        <w:trPr>
          <w:cantSplit/>
          <w:trHeight w:val="232"/>
        </w:trPr>
        <w:tc>
          <w:tcPr>
            <w:tcW w:w="9072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02DF6F3E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Gegevens opdrachtgever</w:t>
            </w:r>
          </w:p>
        </w:tc>
      </w:tr>
      <w:tr w:rsidR="00D477F7" w:rsidRPr="00444E7C" w14:paraId="55C98C1E" w14:textId="77777777" w:rsidTr="002D1577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3B6A5255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14:paraId="78E55D7E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 xml:space="preserve">Naam opdrachtgevende instantie of </w:t>
            </w:r>
            <w:r w:rsidRPr="00444E7C">
              <w:rPr>
                <w:sz w:val="22"/>
                <w:szCs w:val="22"/>
              </w:rPr>
              <w:br/>
              <w:t>onderneming</w:t>
            </w:r>
          </w:p>
        </w:tc>
        <w:tc>
          <w:tcPr>
            <w:tcW w:w="4819" w:type="dxa"/>
            <w:tcBorders>
              <w:top w:val="single" w:sz="12" w:space="0" w:color="808080"/>
            </w:tcBorders>
          </w:tcPr>
          <w:p w14:paraId="1240AA14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</w:p>
        </w:tc>
      </w:tr>
      <w:tr w:rsidR="00D477F7" w:rsidRPr="00444E7C" w14:paraId="128B8AF2" w14:textId="77777777" w:rsidTr="002D1577">
        <w:trPr>
          <w:cantSplit/>
        </w:trPr>
        <w:tc>
          <w:tcPr>
            <w:tcW w:w="567" w:type="dxa"/>
            <w:vMerge/>
          </w:tcPr>
          <w:p w14:paraId="30114659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21C489F1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Adres</w:t>
            </w:r>
          </w:p>
        </w:tc>
        <w:tc>
          <w:tcPr>
            <w:tcW w:w="4819" w:type="dxa"/>
          </w:tcPr>
          <w:p w14:paraId="0BECB294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</w:p>
        </w:tc>
      </w:tr>
      <w:tr w:rsidR="00D477F7" w:rsidRPr="00444E7C" w14:paraId="258390D7" w14:textId="77777777" w:rsidTr="002D1577">
        <w:trPr>
          <w:cantSplit/>
        </w:trPr>
        <w:tc>
          <w:tcPr>
            <w:tcW w:w="567" w:type="dxa"/>
            <w:vMerge/>
          </w:tcPr>
          <w:p w14:paraId="0E5E1BB7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4B59FEFE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Postcode en plaatsnaam</w:t>
            </w:r>
          </w:p>
        </w:tc>
        <w:tc>
          <w:tcPr>
            <w:tcW w:w="4819" w:type="dxa"/>
          </w:tcPr>
          <w:p w14:paraId="56982300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</w:p>
        </w:tc>
      </w:tr>
      <w:tr w:rsidR="00D477F7" w:rsidRPr="00444E7C" w14:paraId="5E640F39" w14:textId="77777777" w:rsidTr="002D1577">
        <w:trPr>
          <w:cantSplit/>
        </w:trPr>
        <w:tc>
          <w:tcPr>
            <w:tcW w:w="567" w:type="dxa"/>
            <w:vMerge w:val="restart"/>
          </w:tcPr>
          <w:p w14:paraId="435859C7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2)</w: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E6E6E6"/>
            <w:vAlign w:val="center"/>
          </w:tcPr>
          <w:p w14:paraId="2F7900AF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Naam contactpersoon opdrachtgever</w:t>
            </w:r>
          </w:p>
        </w:tc>
        <w:tc>
          <w:tcPr>
            <w:tcW w:w="4819" w:type="dxa"/>
          </w:tcPr>
          <w:p w14:paraId="501C07CC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</w:p>
        </w:tc>
      </w:tr>
      <w:tr w:rsidR="00D477F7" w:rsidRPr="00444E7C" w14:paraId="6BBD43A3" w14:textId="77777777" w:rsidTr="002D1577">
        <w:trPr>
          <w:cantSplit/>
          <w:trHeight w:val="255"/>
        </w:trPr>
        <w:tc>
          <w:tcPr>
            <w:tcW w:w="567" w:type="dxa"/>
            <w:vMerge/>
          </w:tcPr>
          <w:p w14:paraId="3FA8F00C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4F0DDD3E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Functie</w:t>
            </w:r>
          </w:p>
        </w:tc>
        <w:tc>
          <w:tcPr>
            <w:tcW w:w="4819" w:type="dxa"/>
          </w:tcPr>
          <w:p w14:paraId="61ED680A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</w:p>
        </w:tc>
      </w:tr>
      <w:tr w:rsidR="00D477F7" w:rsidRPr="00444E7C" w14:paraId="1CE0C587" w14:textId="77777777" w:rsidTr="002D1577">
        <w:trPr>
          <w:cantSplit/>
        </w:trPr>
        <w:tc>
          <w:tcPr>
            <w:tcW w:w="567" w:type="dxa"/>
            <w:vMerge/>
          </w:tcPr>
          <w:p w14:paraId="56D8B5A8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52BDC82B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Telefoonnummer</w:t>
            </w:r>
          </w:p>
        </w:tc>
        <w:tc>
          <w:tcPr>
            <w:tcW w:w="4819" w:type="dxa"/>
          </w:tcPr>
          <w:p w14:paraId="55B5072A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</w:p>
        </w:tc>
      </w:tr>
      <w:tr w:rsidR="00D477F7" w:rsidRPr="00444E7C" w14:paraId="7000CE27" w14:textId="77777777" w:rsidTr="002D1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</w:trPr>
        <w:tc>
          <w:tcPr>
            <w:tcW w:w="9072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7692923B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Projectgegevens</w:t>
            </w:r>
          </w:p>
        </w:tc>
      </w:tr>
      <w:tr w:rsidR="00D477F7" w:rsidRPr="00444E7C" w14:paraId="6FED1813" w14:textId="77777777" w:rsidTr="002D1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9F19D96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75376139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Projectduur</w:t>
            </w:r>
          </w:p>
        </w:tc>
        <w:tc>
          <w:tcPr>
            <w:tcW w:w="4819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899D0D3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</w:p>
        </w:tc>
      </w:tr>
      <w:tr w:rsidR="00D477F7" w:rsidRPr="00444E7C" w14:paraId="3D419FF8" w14:textId="77777777" w:rsidTr="002D1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5C1808B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1B6D4737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Datum start project</w:t>
            </w:r>
          </w:p>
        </w:tc>
        <w:tc>
          <w:tcPr>
            <w:tcW w:w="481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A51C00D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</w:p>
        </w:tc>
      </w:tr>
      <w:tr w:rsidR="00D477F7" w:rsidRPr="00444E7C" w14:paraId="111FE4D5" w14:textId="77777777" w:rsidTr="002D1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9A2C07E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13BF5B9F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Datum eind project</w:t>
            </w:r>
          </w:p>
        </w:tc>
        <w:tc>
          <w:tcPr>
            <w:tcW w:w="481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F2A9EEE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</w:p>
        </w:tc>
      </w:tr>
      <w:tr w:rsidR="00D477F7" w:rsidRPr="00444E7C" w14:paraId="36EA28A0" w14:textId="77777777" w:rsidTr="002D1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F9A8717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363D2A50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Contractwaarde van de gehele opdracht</w:t>
            </w:r>
          </w:p>
        </w:tc>
        <w:tc>
          <w:tcPr>
            <w:tcW w:w="481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38D184D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€</w:t>
            </w:r>
          </w:p>
        </w:tc>
      </w:tr>
      <w:tr w:rsidR="00D477F7" w:rsidRPr="00444E7C" w14:paraId="76158F9B" w14:textId="77777777" w:rsidTr="002D1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025561E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365AE7D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Totaalbedrag per jaar</w:t>
            </w:r>
          </w:p>
        </w:tc>
        <w:tc>
          <w:tcPr>
            <w:tcW w:w="481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EE3D956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€</w:t>
            </w:r>
          </w:p>
        </w:tc>
      </w:tr>
      <w:tr w:rsidR="00D477F7" w:rsidRPr="00444E7C" w14:paraId="0E61AB8F" w14:textId="77777777" w:rsidTr="002D1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4332592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9351A0C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Beschrijving van de opdracht</w:t>
            </w:r>
          </w:p>
        </w:tc>
        <w:tc>
          <w:tcPr>
            <w:tcW w:w="481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5350730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</w:p>
        </w:tc>
      </w:tr>
      <w:tr w:rsidR="00D477F7" w:rsidRPr="00444E7C" w14:paraId="1391CCAA" w14:textId="77777777" w:rsidTr="002D1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3FF4ECF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47F4E71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Voldoet aan kerncompetentie 1?</w:t>
            </w:r>
          </w:p>
        </w:tc>
        <w:tc>
          <w:tcPr>
            <w:tcW w:w="481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2F10677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Ja/nee</w:t>
            </w:r>
          </w:p>
        </w:tc>
      </w:tr>
      <w:tr w:rsidR="00D477F7" w:rsidRPr="00444E7C" w14:paraId="7A03CA94" w14:textId="77777777" w:rsidTr="002D1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B654988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7C2D3F3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Voldoet aan kerncompetentie 2?</w:t>
            </w:r>
          </w:p>
        </w:tc>
        <w:tc>
          <w:tcPr>
            <w:tcW w:w="481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84A008B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Ja/nee</w:t>
            </w:r>
          </w:p>
        </w:tc>
      </w:tr>
      <w:tr w:rsidR="00D477F7" w:rsidRPr="00444E7C" w14:paraId="6F60B0C8" w14:textId="77777777" w:rsidTr="002D1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E7F9A28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049DD42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Voldoet aan kerncompetentie 3?</w:t>
            </w:r>
          </w:p>
        </w:tc>
        <w:tc>
          <w:tcPr>
            <w:tcW w:w="481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CB9CFAB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Ja/nee</w:t>
            </w:r>
          </w:p>
        </w:tc>
      </w:tr>
      <w:tr w:rsidR="00D477F7" w:rsidRPr="00444E7C" w14:paraId="5728D61E" w14:textId="77777777" w:rsidTr="002D1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B6AD2D4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C26F7B0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Voldoet aan kerncompetentie 4?</w:t>
            </w:r>
          </w:p>
        </w:tc>
        <w:tc>
          <w:tcPr>
            <w:tcW w:w="481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DF911B2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Ja/nee</w:t>
            </w:r>
          </w:p>
        </w:tc>
      </w:tr>
    </w:tbl>
    <w:p w14:paraId="54AB31DC" w14:textId="77777777" w:rsidR="00D477F7" w:rsidRPr="00444E7C" w:rsidRDefault="00D477F7" w:rsidP="00D477F7">
      <w:pPr>
        <w:rPr>
          <w:sz w:val="22"/>
          <w:szCs w:val="22"/>
        </w:rPr>
      </w:pPr>
      <w:bookmarkStart w:id="4" w:name="_Toc86485888"/>
      <w:bookmarkStart w:id="5" w:name="_Toc86485889"/>
      <w:bookmarkStart w:id="6" w:name="_Toc68944752"/>
      <w:bookmarkStart w:id="7" w:name="_Toc86485886"/>
    </w:p>
    <w:p w14:paraId="46A4B384" w14:textId="56F5D4DB" w:rsidR="00D477F7" w:rsidRPr="00444E7C" w:rsidRDefault="00D477F7" w:rsidP="00D477F7">
      <w:pPr>
        <w:rPr>
          <w:sz w:val="22"/>
          <w:szCs w:val="22"/>
        </w:rPr>
      </w:pPr>
    </w:p>
    <w:p w14:paraId="3787ACB0" w14:textId="21AB9996" w:rsidR="00D477F7" w:rsidRDefault="00D477F7" w:rsidP="00D477F7">
      <w:pPr>
        <w:rPr>
          <w:sz w:val="22"/>
          <w:szCs w:val="22"/>
        </w:rPr>
      </w:pPr>
    </w:p>
    <w:p w14:paraId="4F2FC417" w14:textId="768293D3" w:rsidR="00163913" w:rsidRDefault="00163913" w:rsidP="00D477F7">
      <w:pPr>
        <w:rPr>
          <w:sz w:val="22"/>
          <w:szCs w:val="22"/>
        </w:rPr>
      </w:pPr>
    </w:p>
    <w:p w14:paraId="0A6DEDF5" w14:textId="364E7D7C" w:rsidR="00163913" w:rsidRDefault="00163913" w:rsidP="00D477F7">
      <w:pPr>
        <w:rPr>
          <w:sz w:val="22"/>
          <w:szCs w:val="22"/>
        </w:rPr>
      </w:pPr>
    </w:p>
    <w:p w14:paraId="7C30E1B3" w14:textId="77777777" w:rsidR="00163913" w:rsidRPr="00444E7C" w:rsidRDefault="00163913" w:rsidP="00D477F7">
      <w:pPr>
        <w:rPr>
          <w:sz w:val="22"/>
          <w:szCs w:val="22"/>
        </w:rPr>
      </w:pPr>
    </w:p>
    <w:p w14:paraId="6AF8BEB1" w14:textId="124F7CFF" w:rsidR="00D477F7" w:rsidRPr="00444E7C" w:rsidRDefault="00D477F7" w:rsidP="00D477F7">
      <w:pPr>
        <w:rPr>
          <w:sz w:val="22"/>
          <w:szCs w:val="22"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D477F7" w:rsidRPr="00444E7C" w14:paraId="6A8D687C" w14:textId="77777777" w:rsidTr="002D1577">
        <w:tc>
          <w:tcPr>
            <w:tcW w:w="2835" w:type="dxa"/>
            <w:shd w:val="clear" w:color="auto" w:fill="E6E6E6"/>
          </w:tcPr>
          <w:p w14:paraId="63B87593" w14:textId="6E49A2D8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Naam</w:t>
            </w:r>
            <w:r w:rsidR="00163913">
              <w:rPr>
                <w:sz w:val="22"/>
                <w:szCs w:val="22"/>
              </w:rPr>
              <w:t xml:space="preserve"> </w:t>
            </w:r>
            <w:r w:rsidR="00163913" w:rsidRPr="00163913">
              <w:rPr>
                <w:sz w:val="22"/>
                <w:szCs w:val="22"/>
              </w:rPr>
              <w:t>Inschrijver</w:t>
            </w:r>
          </w:p>
        </w:tc>
        <w:tc>
          <w:tcPr>
            <w:tcW w:w="5670" w:type="dxa"/>
          </w:tcPr>
          <w:p w14:paraId="36836A2F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</w:p>
        </w:tc>
      </w:tr>
      <w:tr w:rsidR="00D477F7" w:rsidRPr="00444E7C" w14:paraId="7377A26D" w14:textId="77777777" w:rsidTr="002D1577">
        <w:tc>
          <w:tcPr>
            <w:tcW w:w="2835" w:type="dxa"/>
            <w:shd w:val="clear" w:color="auto" w:fill="E6E6E6"/>
          </w:tcPr>
          <w:p w14:paraId="4DEE4DF7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Functie</w:t>
            </w:r>
          </w:p>
        </w:tc>
        <w:tc>
          <w:tcPr>
            <w:tcW w:w="5670" w:type="dxa"/>
          </w:tcPr>
          <w:p w14:paraId="4A31CC4E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</w:p>
        </w:tc>
      </w:tr>
      <w:tr w:rsidR="00D477F7" w:rsidRPr="00444E7C" w14:paraId="7F85F856" w14:textId="77777777" w:rsidTr="002D1577">
        <w:trPr>
          <w:trHeight w:val="297"/>
        </w:trPr>
        <w:tc>
          <w:tcPr>
            <w:tcW w:w="2835" w:type="dxa"/>
            <w:shd w:val="clear" w:color="auto" w:fill="E6E6E6"/>
          </w:tcPr>
          <w:p w14:paraId="4F9F247C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Onderneming</w:t>
            </w:r>
          </w:p>
        </w:tc>
        <w:tc>
          <w:tcPr>
            <w:tcW w:w="5670" w:type="dxa"/>
          </w:tcPr>
          <w:p w14:paraId="274790AD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</w:p>
        </w:tc>
      </w:tr>
      <w:tr w:rsidR="00D477F7" w:rsidRPr="00444E7C" w14:paraId="7A4CAD08" w14:textId="77777777" w:rsidTr="002D1577">
        <w:tc>
          <w:tcPr>
            <w:tcW w:w="2835" w:type="dxa"/>
            <w:shd w:val="clear" w:color="auto" w:fill="E6E6E6"/>
          </w:tcPr>
          <w:p w14:paraId="519503FC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Handtekening</w:t>
            </w:r>
          </w:p>
          <w:p w14:paraId="5CC6C76B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</w:p>
          <w:p w14:paraId="50DD2ACA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4FBF55D5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</w:p>
        </w:tc>
      </w:tr>
      <w:tr w:rsidR="00D477F7" w:rsidRPr="00444E7C" w14:paraId="67D39D04" w14:textId="77777777" w:rsidTr="002D1577">
        <w:tc>
          <w:tcPr>
            <w:tcW w:w="2835" w:type="dxa"/>
            <w:shd w:val="clear" w:color="auto" w:fill="E6E6E6"/>
          </w:tcPr>
          <w:p w14:paraId="6A97183F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  <w:r w:rsidRPr="00444E7C">
              <w:rPr>
                <w:sz w:val="22"/>
                <w:szCs w:val="22"/>
              </w:rPr>
              <w:t>Plaats en datum</w:t>
            </w:r>
          </w:p>
        </w:tc>
        <w:tc>
          <w:tcPr>
            <w:tcW w:w="5670" w:type="dxa"/>
          </w:tcPr>
          <w:p w14:paraId="418A0AF8" w14:textId="77777777" w:rsidR="00D477F7" w:rsidRPr="00444E7C" w:rsidRDefault="00D477F7" w:rsidP="002D1577">
            <w:pPr>
              <w:spacing w:before="90" w:after="54"/>
              <w:ind w:left="57" w:right="57"/>
              <w:rPr>
                <w:sz w:val="22"/>
                <w:szCs w:val="22"/>
              </w:rPr>
            </w:pPr>
          </w:p>
        </w:tc>
      </w:tr>
    </w:tbl>
    <w:p w14:paraId="3C3B82E3" w14:textId="77777777" w:rsidR="00D477F7" w:rsidRPr="008E7908" w:rsidRDefault="00D477F7" w:rsidP="00D477F7">
      <w:pPr>
        <w:rPr>
          <w:rFonts w:ascii="Constantia" w:hAnsi="Constantia"/>
          <w:snapToGrid w:val="0"/>
          <w:sz w:val="22"/>
          <w:szCs w:val="22"/>
        </w:rPr>
      </w:pPr>
    </w:p>
    <w:bookmarkEnd w:id="4"/>
    <w:bookmarkEnd w:id="5"/>
    <w:bookmarkEnd w:id="6"/>
    <w:bookmarkEnd w:id="7"/>
    <w:p w14:paraId="52190F89" w14:textId="77777777" w:rsidR="00D477F7" w:rsidRDefault="00D477F7" w:rsidP="00D477F7"/>
    <w:sectPr w:rsidR="00D477F7" w:rsidSect="0068418A">
      <w:headerReference w:type="default" r:id="rId11"/>
      <w:headerReference w:type="first" r:id="rId12"/>
      <w:pgSz w:w="11906" w:h="16838" w:code="9"/>
      <w:pgMar w:top="3119" w:right="2041" w:bottom="2098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D1CD9" w14:textId="77777777" w:rsidR="008678C4" w:rsidRDefault="008678C4" w:rsidP="0068418A">
      <w:pPr>
        <w:spacing w:line="240" w:lineRule="auto"/>
      </w:pPr>
      <w:r>
        <w:separator/>
      </w:r>
    </w:p>
  </w:endnote>
  <w:endnote w:type="continuationSeparator" w:id="0">
    <w:p w14:paraId="4D98B53B" w14:textId="77777777" w:rsidR="008678C4" w:rsidRDefault="008678C4" w:rsidP="006841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81D9E" w14:textId="77777777" w:rsidR="008678C4" w:rsidRDefault="008678C4" w:rsidP="0068418A">
      <w:pPr>
        <w:spacing w:line="240" w:lineRule="auto"/>
      </w:pPr>
      <w:r>
        <w:separator/>
      </w:r>
    </w:p>
  </w:footnote>
  <w:footnote w:type="continuationSeparator" w:id="0">
    <w:p w14:paraId="0B4502E7" w14:textId="77777777" w:rsidR="008678C4" w:rsidRDefault="008678C4" w:rsidP="006841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3560C" w14:textId="77777777" w:rsidR="0023390A" w:rsidRDefault="0023390A">
    <w:pPr>
      <w:pStyle w:val="Koptekst"/>
    </w:pPr>
    <w:r>
      <w:rPr>
        <w:noProof/>
        <w:lang w:eastAsia="nl-NL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08313D47" wp14:editId="55B50B71">
              <wp:simplePos x="0" y="0"/>
              <wp:positionH relativeFrom="page">
                <wp:posOffset>6430645</wp:posOffset>
              </wp:positionH>
              <wp:positionV relativeFrom="page">
                <wp:posOffset>540385</wp:posOffset>
              </wp:positionV>
              <wp:extent cx="600840" cy="572040"/>
              <wp:effectExtent l="0" t="0" r="8890" b="0"/>
              <wp:wrapNone/>
              <wp:docPr id="29" name="Vista_logo_p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0840" cy="572040"/>
                        <a:chOff x="0" y="0"/>
                        <a:chExt cx="600710" cy="572770"/>
                      </a:xfrm>
                    </wpg:grpSpPr>
                    <wps:wsp>
                      <wps:cNvPr id="20" name="Freeform 16"/>
                      <wps:cNvSpPr>
                        <a:spLocks/>
                      </wps:cNvSpPr>
                      <wps:spPr bwMode="auto">
                        <a:xfrm>
                          <a:off x="495300" y="0"/>
                          <a:ext cx="105410" cy="153670"/>
                        </a:xfrm>
                        <a:custGeom>
                          <a:avLst/>
                          <a:gdLst>
                            <a:gd name="T0" fmla="*/ 305 w 332"/>
                            <a:gd name="T1" fmla="*/ 375 h 484"/>
                            <a:gd name="T2" fmla="*/ 332 w 332"/>
                            <a:gd name="T3" fmla="*/ 338 h 484"/>
                            <a:gd name="T4" fmla="*/ 332 w 332"/>
                            <a:gd name="T5" fmla="*/ 42 h 484"/>
                            <a:gd name="T6" fmla="*/ 315 w 332"/>
                            <a:gd name="T7" fmla="*/ 10 h 484"/>
                            <a:gd name="T8" fmla="*/ 280 w 332"/>
                            <a:gd name="T9" fmla="*/ 5 h 484"/>
                            <a:gd name="T10" fmla="*/ 0 w 332"/>
                            <a:gd name="T11" fmla="*/ 107 h 484"/>
                            <a:gd name="T12" fmla="*/ 0 w 332"/>
                            <a:gd name="T13" fmla="*/ 484 h 484"/>
                            <a:gd name="T14" fmla="*/ 305 w 332"/>
                            <a:gd name="T15" fmla="*/ 375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332" h="484">
                              <a:moveTo>
                                <a:pt x="305" y="375"/>
                              </a:moveTo>
                              <a:cubicBezTo>
                                <a:pt x="321" y="369"/>
                                <a:pt x="332" y="355"/>
                                <a:pt x="332" y="338"/>
                              </a:cubicBezTo>
                              <a:cubicBezTo>
                                <a:pt x="332" y="42"/>
                                <a:pt x="332" y="42"/>
                                <a:pt x="332" y="42"/>
                              </a:cubicBezTo>
                              <a:cubicBezTo>
                                <a:pt x="332" y="29"/>
                                <a:pt x="325" y="17"/>
                                <a:pt x="315" y="10"/>
                              </a:cubicBezTo>
                              <a:cubicBezTo>
                                <a:pt x="305" y="2"/>
                                <a:pt x="292" y="0"/>
                                <a:pt x="280" y="5"/>
                              </a:cubicBezTo>
                              <a:cubicBezTo>
                                <a:pt x="0" y="107"/>
                                <a:pt x="0" y="107"/>
                                <a:pt x="0" y="107"/>
                              </a:cubicBezTo>
                              <a:cubicBezTo>
                                <a:pt x="0" y="484"/>
                                <a:pt x="0" y="484"/>
                                <a:pt x="0" y="484"/>
                              </a:cubicBezTo>
                              <a:lnTo>
                                <a:pt x="305" y="3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685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7"/>
                      <wps:cNvSpPr>
                        <a:spLocks/>
                      </wps:cNvSpPr>
                      <wps:spPr bwMode="auto">
                        <a:xfrm>
                          <a:off x="0" y="57150"/>
                          <a:ext cx="424180" cy="458470"/>
                        </a:xfrm>
                        <a:custGeom>
                          <a:avLst/>
                          <a:gdLst>
                            <a:gd name="T0" fmla="*/ 0 w 1339"/>
                            <a:gd name="T1" fmla="*/ 842 h 1442"/>
                            <a:gd name="T2" fmla="*/ 103 w 1339"/>
                            <a:gd name="T3" fmla="*/ 989 h 1442"/>
                            <a:gd name="T4" fmla="*/ 1339 w 1339"/>
                            <a:gd name="T5" fmla="*/ 1442 h 1442"/>
                            <a:gd name="T6" fmla="*/ 1339 w 1339"/>
                            <a:gd name="T7" fmla="*/ 1066 h 1442"/>
                            <a:gd name="T8" fmla="*/ 371 w 1339"/>
                            <a:gd name="T9" fmla="*/ 721 h 1442"/>
                            <a:gd name="T10" fmla="*/ 1339 w 1339"/>
                            <a:gd name="T11" fmla="*/ 375 h 1442"/>
                            <a:gd name="T12" fmla="*/ 1339 w 1339"/>
                            <a:gd name="T13" fmla="*/ 0 h 1442"/>
                            <a:gd name="T14" fmla="*/ 103 w 1339"/>
                            <a:gd name="T15" fmla="*/ 452 h 1442"/>
                            <a:gd name="T16" fmla="*/ 0 w 1339"/>
                            <a:gd name="T17" fmla="*/ 600 h 1442"/>
                            <a:gd name="T18" fmla="*/ 0 w 1339"/>
                            <a:gd name="T19" fmla="*/ 842 h 14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339" h="1442">
                              <a:moveTo>
                                <a:pt x="0" y="842"/>
                              </a:moveTo>
                              <a:cubicBezTo>
                                <a:pt x="0" y="903"/>
                                <a:pt x="46" y="969"/>
                                <a:pt x="103" y="989"/>
                              </a:cubicBezTo>
                              <a:cubicBezTo>
                                <a:pt x="1339" y="1442"/>
                                <a:pt x="1339" y="1442"/>
                                <a:pt x="1339" y="1442"/>
                              </a:cubicBezTo>
                              <a:cubicBezTo>
                                <a:pt x="1339" y="1066"/>
                                <a:pt x="1339" y="1066"/>
                                <a:pt x="1339" y="1066"/>
                              </a:cubicBezTo>
                              <a:cubicBezTo>
                                <a:pt x="371" y="721"/>
                                <a:pt x="371" y="721"/>
                                <a:pt x="371" y="721"/>
                              </a:cubicBezTo>
                              <a:cubicBezTo>
                                <a:pt x="1339" y="375"/>
                                <a:pt x="1339" y="375"/>
                                <a:pt x="1339" y="375"/>
                              </a:cubicBezTo>
                              <a:cubicBezTo>
                                <a:pt x="1339" y="0"/>
                                <a:pt x="1339" y="0"/>
                                <a:pt x="1339" y="0"/>
                              </a:cubicBezTo>
                              <a:cubicBezTo>
                                <a:pt x="103" y="452"/>
                                <a:pt x="103" y="452"/>
                                <a:pt x="103" y="452"/>
                              </a:cubicBezTo>
                              <a:cubicBezTo>
                                <a:pt x="46" y="473"/>
                                <a:pt x="0" y="539"/>
                                <a:pt x="0" y="600"/>
                              </a:cubicBezTo>
                              <a:lnTo>
                                <a:pt x="0" y="84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685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8"/>
                      <wps:cNvSpPr>
                        <a:spLocks/>
                      </wps:cNvSpPr>
                      <wps:spPr bwMode="auto">
                        <a:xfrm>
                          <a:off x="495300" y="419100"/>
                          <a:ext cx="105410" cy="153670"/>
                        </a:xfrm>
                        <a:custGeom>
                          <a:avLst/>
                          <a:gdLst>
                            <a:gd name="T0" fmla="*/ 305 w 332"/>
                            <a:gd name="T1" fmla="*/ 110 h 484"/>
                            <a:gd name="T2" fmla="*/ 332 w 332"/>
                            <a:gd name="T3" fmla="*/ 147 h 484"/>
                            <a:gd name="T4" fmla="*/ 332 w 332"/>
                            <a:gd name="T5" fmla="*/ 443 h 484"/>
                            <a:gd name="T6" fmla="*/ 315 w 332"/>
                            <a:gd name="T7" fmla="*/ 475 h 484"/>
                            <a:gd name="T8" fmla="*/ 280 w 332"/>
                            <a:gd name="T9" fmla="*/ 480 h 484"/>
                            <a:gd name="T10" fmla="*/ 0 w 332"/>
                            <a:gd name="T11" fmla="*/ 377 h 484"/>
                            <a:gd name="T12" fmla="*/ 0 w 332"/>
                            <a:gd name="T13" fmla="*/ 0 h 484"/>
                            <a:gd name="T14" fmla="*/ 305 w 332"/>
                            <a:gd name="T15" fmla="*/ 110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332" h="484">
                              <a:moveTo>
                                <a:pt x="305" y="110"/>
                              </a:moveTo>
                              <a:cubicBezTo>
                                <a:pt x="321" y="115"/>
                                <a:pt x="332" y="130"/>
                                <a:pt x="332" y="147"/>
                              </a:cubicBezTo>
                              <a:cubicBezTo>
                                <a:pt x="332" y="443"/>
                                <a:pt x="332" y="443"/>
                                <a:pt x="332" y="443"/>
                              </a:cubicBezTo>
                              <a:cubicBezTo>
                                <a:pt x="332" y="456"/>
                                <a:pt x="325" y="468"/>
                                <a:pt x="315" y="475"/>
                              </a:cubicBezTo>
                              <a:cubicBezTo>
                                <a:pt x="305" y="482"/>
                                <a:pt x="292" y="484"/>
                                <a:pt x="280" y="480"/>
                              </a:cubicBezTo>
                              <a:cubicBezTo>
                                <a:pt x="0" y="377"/>
                                <a:pt x="0" y="377"/>
                                <a:pt x="0" y="377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lnTo>
                                <a:pt x="305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685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>
            <v:group id="Vista_logo_p2" style="position:absolute;margin-left:506.35pt;margin-top:42.55pt;width:47.3pt;height:45.05pt;z-index:251666432;mso-position-horizontal-relative:page;mso-position-vertical-relative:page;mso-width-relative:margin;mso-height-relative:margin" coordsize="6007,5727" o:spid="_x0000_s1026" w14:anchorId="38DBF5F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">
              <v:shape id="Freeform 16" style="position:absolute;left:4953;width:1054;height:1536;visibility:visible;mso-wrap-style:square;v-text-anchor:top" coordsize="332,484" o:spid="_x0000_s1027" fillcolor="#ea6852" stroked="f" path="m305,375v16,-6,27,-20,27,-37c332,42,332,42,332,42v,-13,-7,-25,-17,-32c305,2,292,,280,5,,107,,107,,107,,484,,484,,484l305,37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">
                <v:path arrowok="t" o:connecttype="custom" o:connectlocs="96838,119063;105410,107315;105410,13335;100013,3175;88900,1588;0,33973;0,153670;96838,119063" o:connectangles="0,0,0,0,0,0,0,0"/>
              </v:shape>
              <v:shape id="Freeform 17" style="position:absolute;top:571;width:4241;height:4585;visibility:visible;mso-wrap-style:square;v-text-anchor:top" coordsize="1339,1442" o:spid="_x0000_s1028" fillcolor="#ea6852" stroked="f" path="m,842v,61,46,127,103,147c1339,1442,1339,1442,1339,1442v,-376,,-376,,-376c371,721,371,721,371,721,1339,375,1339,375,1339,375,1339,,1339,,1339,,103,452,103,452,103,452,46,473,,539,,600l,84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">
                <v:path arrowok="t" o:connecttype="custom" o:connectlocs="0,267706;32629,314443;424180,458470;424180,338924;117529,229235;424180,119228;424180,0;32629,143709;0,190764;0,267706" o:connectangles="0,0,0,0,0,0,0,0,0,0"/>
              </v:shape>
              <v:shape id="Freeform 18" style="position:absolute;left:4953;top:4191;width:1054;height:1536;visibility:visible;mso-wrap-style:square;v-text-anchor:top" coordsize="332,484" o:spid="_x0000_s1029" fillcolor="#ea6852" stroked="f" path="m305,110v16,5,27,20,27,37c332,443,332,443,332,443v,13,-7,25,-17,32c305,482,292,484,280,480,,377,,377,,377,,,,,,l305,11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">
                <v:path arrowok="t" o:connecttype="custom" o:connectlocs="96838,34925;105410,46673;105410,140653;100013,150813;88900,152400;0,119698;0,0;96838,34925" o:connectangles="0,0,0,0,0,0,0,0"/>
              </v:shape>
              <w10:wrap anchorx="page" anchory="page"/>
            </v:group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61312" behindDoc="0" locked="1" layoutInCell="1" allowOverlap="1" wp14:anchorId="33C37909" wp14:editId="1C47B04D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2458800" cy="899280"/>
          <wp:effectExtent l="0" t="0" r="0" b="0"/>
          <wp:wrapNone/>
          <wp:docPr id="6" name="Vista_URL_p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ista_hoekelement_URL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58800" cy="899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3B80A" w14:textId="77777777" w:rsidR="0068418A" w:rsidRDefault="00C27FD5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7456" behindDoc="0" locked="1" layoutInCell="1" allowOverlap="1" wp14:anchorId="49C2A3F7" wp14:editId="4287C5B2">
          <wp:simplePos x="0" y="0"/>
          <wp:positionH relativeFrom="page">
            <wp:posOffset>1080135</wp:posOffset>
          </wp:positionH>
          <wp:positionV relativeFrom="page">
            <wp:posOffset>9919335</wp:posOffset>
          </wp:positionV>
          <wp:extent cx="4228560" cy="250200"/>
          <wp:effectExtent l="0" t="0" r="635" b="0"/>
          <wp:wrapNone/>
          <wp:docPr id="1" name="Vista_contactgegeven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ista_contactgegevens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28560" cy="25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390A">
      <w:rPr>
        <w:noProof/>
        <w:lang w:eastAsia="nl-NL"/>
      </w:rPr>
      <w:drawing>
        <wp:anchor distT="0" distB="0" distL="114300" distR="114300" simplePos="0" relativeHeight="251658240" behindDoc="0" locked="1" layoutInCell="1" allowOverlap="1" wp14:anchorId="4904326A" wp14:editId="66E38C3C">
          <wp:simplePos x="0" y="0"/>
          <wp:positionH relativeFrom="page">
            <wp:posOffset>6431280</wp:posOffset>
          </wp:positionH>
          <wp:positionV relativeFrom="page">
            <wp:posOffset>540385</wp:posOffset>
          </wp:positionV>
          <wp:extent cx="600840" cy="2862720"/>
          <wp:effectExtent l="0" t="0" r="8890" b="0"/>
          <wp:wrapNone/>
          <wp:docPr id="4" name="Vist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Vista_logo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0840" cy="2862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8418A">
      <w:rPr>
        <w:noProof/>
        <w:lang w:eastAsia="nl-NL"/>
      </w:rPr>
      <w:drawing>
        <wp:anchor distT="0" distB="0" distL="114300" distR="114300" simplePos="0" relativeHeight="251657216" behindDoc="0" locked="1" layoutInCell="1" allowOverlap="1" wp14:anchorId="72998228" wp14:editId="06233C09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2458800" cy="899640"/>
          <wp:effectExtent l="0" t="0" r="0" b="0"/>
          <wp:wrapNone/>
          <wp:docPr id="3" name="Vista_UR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ista_hoekelement_URL.emf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58800" cy="899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304F4D"/>
    <w:multiLevelType w:val="multilevel"/>
    <w:tmpl w:val="08B0C7B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Constantia" w:hAnsi="Constantia" w:hint="default"/>
        <w:b/>
        <w:i w:val="0"/>
        <w:sz w:val="28"/>
        <w:szCs w:val="28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onstantia" w:hAnsi="Constantia" w:hint="default"/>
        <w:b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8970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8C4"/>
    <w:rsid w:val="000B6772"/>
    <w:rsid w:val="00147BE6"/>
    <w:rsid w:val="00163913"/>
    <w:rsid w:val="0023390A"/>
    <w:rsid w:val="002B49A9"/>
    <w:rsid w:val="00311CB5"/>
    <w:rsid w:val="0042560E"/>
    <w:rsid w:val="00444E7C"/>
    <w:rsid w:val="004862AF"/>
    <w:rsid w:val="004E49C7"/>
    <w:rsid w:val="00553C4A"/>
    <w:rsid w:val="00583247"/>
    <w:rsid w:val="0068418A"/>
    <w:rsid w:val="006841D3"/>
    <w:rsid w:val="007A15B0"/>
    <w:rsid w:val="008678C4"/>
    <w:rsid w:val="008F0115"/>
    <w:rsid w:val="0098027B"/>
    <w:rsid w:val="00AB29F8"/>
    <w:rsid w:val="00B42B95"/>
    <w:rsid w:val="00C27FD5"/>
    <w:rsid w:val="00CA4FDB"/>
    <w:rsid w:val="00D477F7"/>
    <w:rsid w:val="00DA5D57"/>
    <w:rsid w:val="00DC3113"/>
    <w:rsid w:val="00FE5CAE"/>
    <w:rsid w:val="41C7D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8D8E734"/>
  <w15:chartTrackingRefBased/>
  <w15:docId w15:val="{5FEE0D01-832B-498F-A63C-6E6AF4B53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>
      <w:pPr>
        <w:spacing w:line="3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8418A"/>
  </w:style>
  <w:style w:type="paragraph" w:styleId="Kop2">
    <w:name w:val="heading 2"/>
    <w:aliases w:val="2scr"/>
    <w:basedOn w:val="Standaard"/>
    <w:next w:val="Standaard"/>
    <w:link w:val="Kop2Char"/>
    <w:qFormat/>
    <w:rsid w:val="00D477F7"/>
    <w:pPr>
      <w:keepNext/>
      <w:numPr>
        <w:ilvl w:val="1"/>
        <w:numId w:val="1"/>
      </w:numPr>
      <w:tabs>
        <w:tab w:val="clear" w:pos="1167"/>
        <w:tab w:val="left" w:pos="567"/>
      </w:tabs>
      <w:suppressAutoHyphens/>
      <w:spacing w:line="312" w:lineRule="auto"/>
      <w:jc w:val="both"/>
      <w:outlineLvl w:val="1"/>
    </w:pPr>
    <w:rPr>
      <w:rFonts w:ascii="Tahoma" w:eastAsia="Times New Roman" w:hAnsi="Tahoma" w:cs="Arial"/>
      <w:b/>
      <w:sz w:val="24"/>
      <w:szCs w:val="20"/>
      <w:lang w:eastAsia="nl-NL"/>
    </w:rPr>
  </w:style>
  <w:style w:type="paragraph" w:styleId="Kop3">
    <w:name w:val="heading 3"/>
    <w:aliases w:val="3scr"/>
    <w:basedOn w:val="Standaard"/>
    <w:next w:val="Standaard"/>
    <w:link w:val="Kop3Char"/>
    <w:qFormat/>
    <w:rsid w:val="00D477F7"/>
    <w:pPr>
      <w:keepNext/>
      <w:numPr>
        <w:ilvl w:val="2"/>
        <w:numId w:val="1"/>
      </w:numPr>
      <w:tabs>
        <w:tab w:val="clear" w:pos="567"/>
      </w:tabs>
      <w:spacing w:line="312" w:lineRule="auto"/>
      <w:ind w:left="0" w:firstLine="0"/>
      <w:jc w:val="both"/>
      <w:outlineLvl w:val="2"/>
    </w:pPr>
    <w:rPr>
      <w:rFonts w:ascii="Tahoma" w:eastAsia="Times New Roman" w:hAnsi="Tahoma" w:cs="Arial"/>
      <w:b/>
      <w:sz w:val="20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ijlAdres">
    <w:name w:val="stijlAdres"/>
    <w:basedOn w:val="Standaard"/>
    <w:qFormat/>
    <w:rsid w:val="002B49A9"/>
    <w:pPr>
      <w:spacing w:line="280" w:lineRule="exact"/>
    </w:pPr>
  </w:style>
  <w:style w:type="paragraph" w:customStyle="1" w:styleId="stijlMetadata">
    <w:name w:val="stijlMetadata"/>
    <w:qFormat/>
    <w:rsid w:val="002B49A9"/>
    <w:pPr>
      <w:spacing w:line="300" w:lineRule="exact"/>
    </w:pPr>
    <w:rPr>
      <w:sz w:val="16"/>
    </w:rPr>
  </w:style>
  <w:style w:type="table" w:styleId="Tabelraster">
    <w:name w:val="Table Grid"/>
    <w:basedOn w:val="Standaardtabel"/>
    <w:uiPriority w:val="39"/>
    <w:rsid w:val="002B49A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68418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8418A"/>
  </w:style>
  <w:style w:type="paragraph" w:styleId="Voettekst">
    <w:name w:val="footer"/>
    <w:basedOn w:val="Standaard"/>
    <w:link w:val="VoettekstChar"/>
    <w:uiPriority w:val="99"/>
    <w:unhideWhenUsed/>
    <w:rsid w:val="0068418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8418A"/>
  </w:style>
  <w:style w:type="character" w:customStyle="1" w:styleId="normaltextrun">
    <w:name w:val="normaltextrun"/>
    <w:basedOn w:val="Standaardalinea-lettertype"/>
    <w:rsid w:val="00AB29F8"/>
  </w:style>
  <w:style w:type="character" w:customStyle="1" w:styleId="eop">
    <w:name w:val="eop"/>
    <w:basedOn w:val="Standaardalinea-lettertype"/>
    <w:rsid w:val="00AB29F8"/>
  </w:style>
  <w:style w:type="character" w:styleId="Hyperlink">
    <w:name w:val="Hyperlink"/>
    <w:basedOn w:val="Standaardalinea-lettertype"/>
    <w:uiPriority w:val="99"/>
    <w:unhideWhenUsed/>
    <w:rsid w:val="00AB29F8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AB29F8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B29F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B29F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B29F8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B29F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B29F8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B29F8"/>
    <w:pPr>
      <w:spacing w:line="240" w:lineRule="auto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B29F8"/>
    <w:rPr>
      <w:rFonts w:ascii="Segoe UI" w:hAnsi="Segoe UI" w:cs="Segoe UI"/>
    </w:rPr>
  </w:style>
  <w:style w:type="character" w:customStyle="1" w:styleId="Kop2Char">
    <w:name w:val="Kop 2 Char"/>
    <w:aliases w:val="2scr Char"/>
    <w:basedOn w:val="Standaardalinea-lettertype"/>
    <w:link w:val="Kop2"/>
    <w:rsid w:val="00D477F7"/>
    <w:rPr>
      <w:rFonts w:ascii="Tahoma" w:eastAsia="Times New Roman" w:hAnsi="Tahoma" w:cs="Arial"/>
      <w:b/>
      <w:sz w:val="24"/>
      <w:szCs w:val="20"/>
      <w:lang w:eastAsia="nl-NL"/>
    </w:rPr>
  </w:style>
  <w:style w:type="character" w:customStyle="1" w:styleId="Kop3Char">
    <w:name w:val="Kop 3 Char"/>
    <w:aliases w:val="3scr Char"/>
    <w:basedOn w:val="Standaardalinea-lettertype"/>
    <w:link w:val="Kop3"/>
    <w:rsid w:val="00D477F7"/>
    <w:rPr>
      <w:rFonts w:ascii="Tahoma" w:eastAsia="Times New Roman" w:hAnsi="Tahoma" w:cs="Arial"/>
      <w:b/>
      <w:sz w:val="20"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emf"/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Centraal\FAB\Inkoop\Inkoopdocumenten\VISTA%20sjablonen\VISTA%20Briefpapier_Volgve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Vista Colleg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4BCF8736121745B524291026E718F8" ma:contentTypeVersion="32" ma:contentTypeDescription="Een nieuw document maken." ma:contentTypeScope="" ma:versionID="5c705877c4c2da491e99770d2fb9f69b">
  <xsd:schema xmlns:xsd="http://www.w3.org/2001/XMLSchema" xmlns:xs="http://www.w3.org/2001/XMLSchema" xmlns:p="http://schemas.microsoft.com/office/2006/metadata/properties" xmlns:ns2="c1c31995-88eb-414d-8c22-d98f870b28a3" xmlns:ns3="b27cbe81-dbaf-4add-80b6-59b2b0a60d58" targetNamespace="http://schemas.microsoft.com/office/2006/metadata/properties" ma:root="true" ma:fieldsID="148a4e438b002eac87dad9efaaa28055" ns2:_="" ns3:_="">
    <xsd:import namespace="c1c31995-88eb-414d-8c22-d98f870b28a3"/>
    <xsd:import namespace="b27cbe81-dbaf-4add-80b6-59b2b0a60d58"/>
    <xsd:element name="properties">
      <xsd:complexType>
        <xsd:sequence>
          <xsd:element name="documentManagement">
            <xsd:complexType>
              <xsd:all>
                <xsd:element ref="ns2:NotebookType" minOccurs="0"/>
                <xsd:element ref="ns2:FolderType" minOccurs="0"/>
                <xsd:element ref="ns2:CultureName" minOccurs="0"/>
                <xsd:element ref="ns2:AppVersion" minOccurs="0"/>
                <xsd:element ref="ns2:TeamsChannelId" minOccurs="0"/>
                <xsd:element ref="ns2:Owner" minOccurs="0"/>
                <xsd:element ref="ns2:Math_Settings" minOccurs="0"/>
                <xsd:element ref="ns2:DefaultSectionNames" minOccurs="0"/>
                <xsd:element ref="ns2:Templates" minOccurs="0"/>
                <xsd:element ref="ns2:Leaders" minOccurs="0"/>
                <xsd:element ref="ns2:Members" minOccurs="0"/>
                <xsd:element ref="ns2:Member_Groups" minOccurs="0"/>
                <xsd:element ref="ns2:Distribution_Groups" minOccurs="0"/>
                <xsd:element ref="ns2:LMS_Mappings" minOccurs="0"/>
                <xsd:element ref="ns2:Invited_Leaders" minOccurs="0"/>
                <xsd:element ref="ns2:Invited_Members" minOccurs="0"/>
                <xsd:element ref="ns2:Self_Registration_Enabled" minOccurs="0"/>
                <xsd:element ref="ns2:Has_Leaders_Only_SectionGroup" minOccurs="0"/>
                <xsd:element ref="ns2:Is_Collaboration_Space_Locked" minOccurs="0"/>
                <xsd:element ref="ns2:IsNotebookLocked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c31995-88eb-414d-8c22-d98f870b28a3" elementFormDefault="qualified">
    <xsd:import namespace="http://schemas.microsoft.com/office/2006/documentManagement/types"/>
    <xsd:import namespace="http://schemas.microsoft.com/office/infopath/2007/PartnerControls"/>
    <xsd:element name="NotebookType" ma:index="8" nillable="true" ma:displayName="Notebook Type" ma:internalName="NotebookType">
      <xsd:simpleType>
        <xsd:restriction base="dms:Text"/>
      </xsd:simpleType>
    </xsd:element>
    <xsd:element name="FolderType" ma:index="9" nillable="true" ma:displayName="Folder Type" ma:internalName="FolderType">
      <xsd:simpleType>
        <xsd:restriction base="dms:Text"/>
      </xsd:simpleType>
    </xsd:element>
    <xsd:element name="CultureName" ma:index="10" nillable="true" ma:displayName="Culture Name" ma:internalName="CultureName">
      <xsd:simpleType>
        <xsd:restriction base="dms:Text"/>
      </xsd:simpleType>
    </xsd:element>
    <xsd:element name="AppVersion" ma:index="11" nillable="true" ma:displayName="App Version" ma:internalName="AppVersion">
      <xsd:simpleType>
        <xsd:restriction base="dms:Text"/>
      </xsd:simpleType>
    </xsd:element>
    <xsd:element name="TeamsChannelId" ma:index="12" nillable="true" ma:displayName="Teams Channel Id" ma:internalName="TeamsChannelId">
      <xsd:simpleType>
        <xsd:restriction base="dms:Text"/>
      </xsd:simpleType>
    </xsd:element>
    <xsd:element name="Owner" ma:index="13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14" nillable="true" ma:displayName="Math Settings" ma:internalName="Math_Settings">
      <xsd:simpleType>
        <xsd:restriction base="dms:Text"/>
      </xsd:simpleType>
    </xsd:element>
    <xsd:element name="DefaultSectionNames" ma:index="15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6" nillable="true" ma:displayName="Templates" ma:internalName="Templates">
      <xsd:simpleType>
        <xsd:restriction base="dms:Note">
          <xsd:maxLength value="255"/>
        </xsd:restriction>
      </xsd:simpleType>
    </xsd:element>
    <xsd:element name="Leaders" ma:index="17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18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19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20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21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Leaders" ma:index="22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23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Self_Registration_Enabled" ma:index="24" nillable="true" ma:displayName="Self Registration Enabled" ma:internalName="Self_Registration_Enabled">
      <xsd:simpleType>
        <xsd:restriction base="dms:Boolean"/>
      </xsd:simpleType>
    </xsd:element>
    <xsd:element name="Has_Leaders_Only_SectionGroup" ma:index="25" nillable="true" ma:displayName="Has Leaders Only SectionGroup" ma:internalName="Has_Leaders_Only_SectionGroup">
      <xsd:simpleType>
        <xsd:restriction base="dms:Boolean"/>
      </xsd:simpleType>
    </xsd:element>
    <xsd:element name="Is_Collaboration_Space_Locked" ma:index="26" nillable="true" ma:displayName="Is Collaboration Space Locked" ma:internalName="Is_Collaboration_Space_Locked">
      <xsd:simpleType>
        <xsd:restriction base="dms:Boolean"/>
      </xsd:simpleType>
    </xsd:element>
    <xsd:element name="IsNotebookLocked" ma:index="27" nillable="true" ma:displayName="Is Notebook Locked" ma:internalName="IsNotebookLocked">
      <xsd:simpleType>
        <xsd:restriction base="dms:Boolean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30" nillable="true" ma:displayName="Tags" ma:internalName="MediaServiceAutoTags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cbe81-dbaf-4add-80b6-59b2b0a60d58" elementFormDefault="qualified">
    <xsd:import namespace="http://schemas.microsoft.com/office/2006/documentManagement/types"/>
    <xsd:import namespace="http://schemas.microsoft.com/office/infopath/2007/PartnerControls"/>
    <xsd:element name="SharedWithUsers" ma:index="3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amsChannelId xmlns="c1c31995-88eb-414d-8c22-d98f870b28a3" xsi:nil="true"/>
    <Distribution_Groups xmlns="c1c31995-88eb-414d-8c22-d98f870b28a3" xsi:nil="true"/>
    <Math_Settings xmlns="c1c31995-88eb-414d-8c22-d98f870b28a3" xsi:nil="true"/>
    <Member_Groups xmlns="c1c31995-88eb-414d-8c22-d98f870b28a3">
      <UserInfo>
        <DisplayName/>
        <AccountId xsi:nil="true"/>
        <AccountType/>
      </UserInfo>
    </Member_Groups>
    <Has_Leaders_Only_SectionGroup xmlns="c1c31995-88eb-414d-8c22-d98f870b28a3" xsi:nil="true"/>
    <Is_Collaboration_Space_Locked xmlns="c1c31995-88eb-414d-8c22-d98f870b28a3" xsi:nil="true"/>
    <LMS_Mappings xmlns="c1c31995-88eb-414d-8c22-d98f870b28a3" xsi:nil="true"/>
    <Leaders xmlns="c1c31995-88eb-414d-8c22-d98f870b28a3">
      <UserInfo>
        <DisplayName/>
        <AccountId xsi:nil="true"/>
        <AccountType/>
      </UserInfo>
    </Leaders>
    <Templates xmlns="c1c31995-88eb-414d-8c22-d98f870b28a3" xsi:nil="true"/>
    <Invited_Members xmlns="c1c31995-88eb-414d-8c22-d98f870b28a3" xsi:nil="true"/>
    <Self_Registration_Enabled xmlns="c1c31995-88eb-414d-8c22-d98f870b28a3" xsi:nil="true"/>
    <AppVersion xmlns="c1c31995-88eb-414d-8c22-d98f870b28a3" xsi:nil="true"/>
    <NotebookType xmlns="c1c31995-88eb-414d-8c22-d98f870b28a3" xsi:nil="true"/>
    <CultureName xmlns="c1c31995-88eb-414d-8c22-d98f870b28a3" xsi:nil="true"/>
    <DefaultSectionNames xmlns="c1c31995-88eb-414d-8c22-d98f870b28a3" xsi:nil="true"/>
    <Invited_Leaders xmlns="c1c31995-88eb-414d-8c22-d98f870b28a3" xsi:nil="true"/>
    <IsNotebookLocked xmlns="c1c31995-88eb-414d-8c22-d98f870b28a3" xsi:nil="true"/>
    <FolderType xmlns="c1c31995-88eb-414d-8c22-d98f870b28a3" xsi:nil="true"/>
    <Owner xmlns="c1c31995-88eb-414d-8c22-d98f870b28a3">
      <UserInfo>
        <DisplayName/>
        <AccountId xsi:nil="true"/>
        <AccountType/>
      </UserInfo>
    </Owner>
    <Members xmlns="c1c31995-88eb-414d-8c22-d98f870b28a3">
      <UserInfo>
        <DisplayName/>
        <AccountId xsi:nil="true"/>
        <AccountType/>
      </UserInfo>
    </Memb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6705F-D272-415A-B2D3-78E33EBFCC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5A8DD1-7F88-4E82-933D-14755A2BB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c31995-88eb-414d-8c22-d98f870b28a3"/>
    <ds:schemaRef ds:uri="b27cbe81-dbaf-4add-80b6-59b2b0a60d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D133F8-D49E-4634-B210-BC57FE936C03}">
  <ds:schemaRefs>
    <ds:schemaRef ds:uri="http://purl.org/dc/elements/1.1/"/>
    <ds:schemaRef ds:uri="http://purl.org/dc/dcmitype/"/>
    <ds:schemaRef ds:uri="c1c31995-88eb-414d-8c22-d98f870b28a3"/>
    <ds:schemaRef ds:uri="http://www.w3.org/XML/1998/namespace"/>
    <ds:schemaRef ds:uri="http://purl.org/dc/terms/"/>
    <ds:schemaRef ds:uri="b27cbe81-dbaf-4add-80b6-59b2b0a60d58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402FA262-F329-4721-A20D-91E501C46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VISTA Briefpapier_Volgvel</Template>
  <TotalTime>3</TotalTime>
  <Pages>2</Pages>
  <Words>138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</vt:lpstr>
    </vt:vector>
  </TitlesOfParts>
  <Company>Vista College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</dc:title>
  <dc:subject>Template voor een brief</dc:subject>
  <dc:creator>Verhoeven, MMJE</dc:creator>
  <cp:keywords/>
  <dc:description>v1.0.1</dc:description>
  <cp:lastModifiedBy>Dunja (D.T.J.) Beltgens</cp:lastModifiedBy>
  <cp:revision>3</cp:revision>
  <cp:lastPrinted>2019-05-13T08:25:00Z</cp:lastPrinted>
  <dcterms:created xsi:type="dcterms:W3CDTF">2023-02-09T12:37:00Z</dcterms:created>
  <dcterms:modified xsi:type="dcterms:W3CDTF">2023-02-09T13:01:00Z</dcterms:modified>
  <cp:category>Huisstijl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0x0101008A4BCF8736121745B524291026E718F8</vt:lpwstr>
  </property>
  <property fmtid="{D5CDD505-2E9C-101B-9397-08002B2CF9AE}" pid="3" name="Order">
    <vt:r8>58300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